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309"/>
      </w:tblGrid>
      <w:tr w:rsidR="00C6517E" w:rsidRPr="009B18E8" w14:paraId="0B2A9131" w14:textId="77777777" w:rsidTr="000638EE">
        <w:trPr>
          <w:trHeight w:hRule="exact" w:val="809"/>
        </w:trPr>
        <w:tc>
          <w:tcPr>
            <w:tcW w:w="15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30969BF" w14:textId="77777777" w:rsidR="00C6517E" w:rsidRPr="00296F23" w:rsidRDefault="00C6517E" w:rsidP="00A20C1F">
            <w:pPr>
              <w:spacing w:line="360" w:lineRule="auto"/>
              <w:jc w:val="center"/>
              <w:rPr>
                <w:rFonts w:cs="Arial"/>
                <w:sz w:val="36"/>
                <w:szCs w:val="36"/>
              </w:rPr>
            </w:pPr>
            <w:r w:rsidRPr="00296F23">
              <w:rPr>
                <w:rFonts w:cs="Arial"/>
                <w:sz w:val="36"/>
                <w:szCs w:val="36"/>
              </w:rPr>
              <w:t>DOŚWIADCZENIE ZAWODOWE</w:t>
            </w:r>
          </w:p>
        </w:tc>
      </w:tr>
    </w:tbl>
    <w:p w14:paraId="3F42B7B5" w14:textId="77777777" w:rsidR="0041107A" w:rsidRDefault="0041107A" w:rsidP="003D5781">
      <w:pPr>
        <w:autoSpaceDE w:val="0"/>
        <w:autoSpaceDN w:val="0"/>
        <w:adjustRightInd w:val="0"/>
        <w:spacing w:line="360" w:lineRule="auto"/>
        <w:jc w:val="both"/>
        <w:rPr>
          <w:rFonts w:cs="Arial"/>
        </w:rPr>
      </w:pPr>
    </w:p>
    <w:p w14:paraId="4C85A170" w14:textId="6FE7F648" w:rsidR="003D5781" w:rsidRDefault="003D5781" w:rsidP="000638EE">
      <w:pPr>
        <w:autoSpaceDE w:val="0"/>
        <w:autoSpaceDN w:val="0"/>
        <w:adjustRightInd w:val="0"/>
        <w:spacing w:line="276" w:lineRule="auto"/>
        <w:jc w:val="both"/>
      </w:pPr>
      <w:r w:rsidRPr="002E3D05">
        <w:rPr>
          <w:rFonts w:cs="Arial"/>
        </w:rPr>
        <w:t xml:space="preserve">Składając ofertę w Postępowaniu o udzielenie </w:t>
      </w:r>
      <w:r w:rsidRPr="00696A31">
        <w:rPr>
          <w:rFonts w:cs="Arial"/>
        </w:rPr>
        <w:t xml:space="preserve">Zamówienia na </w:t>
      </w:r>
      <w:r w:rsidRPr="00696A31">
        <w:rPr>
          <w:rFonts w:cs="Arial"/>
          <w:color w:val="000000"/>
        </w:rPr>
        <w:t>„</w:t>
      </w:r>
      <w:r w:rsidR="009B67A8" w:rsidRPr="009266F3">
        <w:rPr>
          <w:b/>
          <w:bCs/>
        </w:rPr>
        <w:t xml:space="preserve">Wymiana gazociągu Oświęcim-Radlin (odcinek eksploatacyjny Oświęcim-Ćwiklice) DN300 </w:t>
      </w:r>
      <w:r w:rsidR="009B67A8">
        <w:rPr>
          <w:b/>
          <w:bCs/>
        </w:rPr>
        <w:br/>
      </w:r>
      <w:r w:rsidR="009B67A8" w:rsidRPr="009266F3">
        <w:rPr>
          <w:b/>
          <w:bCs/>
        </w:rPr>
        <w:t xml:space="preserve">PN 2,5 </w:t>
      </w:r>
      <w:proofErr w:type="spellStart"/>
      <w:r w:rsidR="009B67A8" w:rsidRPr="009266F3">
        <w:rPr>
          <w:b/>
          <w:bCs/>
        </w:rPr>
        <w:t>MPa</w:t>
      </w:r>
      <w:proofErr w:type="spellEnd"/>
      <w:r w:rsidR="009B67A8" w:rsidRPr="009266F3">
        <w:rPr>
          <w:b/>
          <w:bCs/>
        </w:rPr>
        <w:t xml:space="preserve"> na odcinku pomiędzy Brzeszcze ul. </w:t>
      </w:r>
      <w:proofErr w:type="spellStart"/>
      <w:r w:rsidR="009B67A8" w:rsidRPr="009266F3">
        <w:rPr>
          <w:b/>
          <w:bCs/>
        </w:rPr>
        <w:t>Lisowce</w:t>
      </w:r>
      <w:proofErr w:type="spellEnd"/>
      <w:r w:rsidR="009B67A8" w:rsidRPr="009266F3">
        <w:rPr>
          <w:b/>
          <w:bCs/>
        </w:rPr>
        <w:t>, a Brzeszcze ul. Lipowa - opracowanie dokumentacji projektowej</w:t>
      </w:r>
      <w:r w:rsidR="009B67A8" w:rsidRPr="005F623C">
        <w:rPr>
          <w:b/>
          <w:bCs/>
        </w:rPr>
        <w:t>"</w:t>
      </w:r>
      <w:r w:rsidR="009B67A8" w:rsidRPr="005F623C">
        <w:t xml:space="preserve"> – nr postępowania</w:t>
      </w:r>
      <w:r w:rsidR="009B67A8" w:rsidRPr="00E31491">
        <w:t xml:space="preserve">: </w:t>
      </w:r>
      <w:r w:rsidR="009B67A8" w:rsidRPr="009266F3">
        <w:t>NP/2026/03/0152/SWI</w:t>
      </w:r>
      <w:r w:rsidRPr="00696A31">
        <w:t xml:space="preserve">, </w:t>
      </w:r>
      <w:r w:rsidRPr="00696A31">
        <w:rPr>
          <w:rFonts w:cs="Arial"/>
          <w:b/>
        </w:rPr>
        <w:t>OŚWIADCZAMY</w:t>
      </w:r>
      <w:r w:rsidRPr="00696A31">
        <w:t xml:space="preserve"> iż ciągu </w:t>
      </w:r>
      <w:r w:rsidRPr="00E953C8">
        <w:t xml:space="preserve">ostatnich </w:t>
      </w:r>
      <w:r w:rsidR="00AE6FEC" w:rsidRPr="00F83F5F">
        <w:rPr>
          <w:u w:val="single"/>
        </w:rPr>
        <w:t>pięciu</w:t>
      </w:r>
      <w:r w:rsidRPr="00F83F5F">
        <w:rPr>
          <w:u w:val="single"/>
        </w:rPr>
        <w:t xml:space="preserve">  lat</w:t>
      </w:r>
      <w:r w:rsidRPr="00E953C8">
        <w:t xml:space="preserve"> przed upływem terminu składania ofert (a jeżeli okres prowadzenia działalności jest krótszy – w tym okresie) zrealizowaliśmy następujące</w:t>
      </w:r>
      <w:r w:rsidRPr="00E953C8">
        <w:rPr>
          <w:b/>
        </w:rPr>
        <w:t xml:space="preserve"> </w:t>
      </w:r>
      <w:r w:rsidRPr="00E953C8">
        <w:rPr>
          <w:rFonts w:cs="3724E3217Arial"/>
        </w:rPr>
        <w:t>zamówieni</w:t>
      </w:r>
      <w:r w:rsidR="0041107A">
        <w:rPr>
          <w:rFonts w:cs="3724E3217Arial"/>
        </w:rPr>
        <w:t>e</w:t>
      </w:r>
      <w:r w:rsidRPr="00E953C8">
        <w:rPr>
          <w:rFonts w:cs="3724E3217Arial"/>
        </w:rPr>
        <w:t xml:space="preserve"> </w:t>
      </w:r>
      <w:r w:rsidRPr="00E953C8">
        <w:t xml:space="preserve">(zgodnie z warunkiem określonym w Rozdziale </w:t>
      </w:r>
      <w:r w:rsidR="008B2E07" w:rsidRPr="00E953C8">
        <w:t>VI</w:t>
      </w:r>
      <w:r w:rsidR="00972810" w:rsidRPr="00E953C8">
        <w:t>.</w:t>
      </w:r>
      <w:r w:rsidRPr="00E953C8">
        <w:t xml:space="preserve"> ust. </w:t>
      </w:r>
      <w:r w:rsidR="00972810" w:rsidRPr="00E953C8">
        <w:t>1</w:t>
      </w:r>
      <w:r w:rsidRPr="00E953C8">
        <w:t xml:space="preserve"> </w:t>
      </w:r>
      <w:r w:rsidR="00AF0C71" w:rsidRPr="00E953C8">
        <w:t xml:space="preserve"> pkt </w:t>
      </w:r>
      <w:r w:rsidR="00C6517E" w:rsidRPr="00E953C8">
        <w:t>2</w:t>
      </w:r>
      <w:r w:rsidR="00AF0C71" w:rsidRPr="00E953C8">
        <w:t xml:space="preserve">) </w:t>
      </w:r>
      <w:proofErr w:type="spellStart"/>
      <w:r w:rsidR="00972810" w:rsidRPr="00E953C8">
        <w:t>ppkt</w:t>
      </w:r>
      <w:proofErr w:type="spellEnd"/>
      <w:r w:rsidR="00972810" w:rsidRPr="00E953C8">
        <w:t xml:space="preserve"> </w:t>
      </w:r>
      <w:r w:rsidR="00C6517E" w:rsidRPr="00E953C8">
        <w:t>2</w:t>
      </w:r>
      <w:r w:rsidR="00972810" w:rsidRPr="00E953C8">
        <w:t>.</w:t>
      </w:r>
      <w:r w:rsidR="00DF3EA0" w:rsidRPr="00E953C8">
        <w:t>4</w:t>
      </w:r>
      <w:r w:rsidR="00972810" w:rsidRPr="00E953C8">
        <w:t xml:space="preserve">) </w:t>
      </w:r>
      <w:proofErr w:type="spellStart"/>
      <w:r w:rsidR="00C6517E" w:rsidRPr="00E953C8">
        <w:t>ppkt</w:t>
      </w:r>
      <w:proofErr w:type="spellEnd"/>
      <w:r w:rsidR="00C6517E" w:rsidRPr="00E953C8">
        <w:t xml:space="preserve"> 2.</w:t>
      </w:r>
      <w:r w:rsidR="00DF3EA0" w:rsidRPr="00E953C8">
        <w:t>4</w:t>
      </w:r>
      <w:r w:rsidR="00C6517E" w:rsidRPr="00E953C8">
        <w:t xml:space="preserve">.1) </w:t>
      </w:r>
      <w:r w:rsidRPr="00E953C8">
        <w:t>SWZ), tj.:</w:t>
      </w:r>
      <w:r w:rsidR="00F63D12">
        <w:t xml:space="preserve"> </w:t>
      </w:r>
      <w:r w:rsidR="00546AAC">
        <w:t xml:space="preserve"> </w:t>
      </w:r>
      <w:r w:rsidR="000B69E4">
        <w:t xml:space="preserve"> </w:t>
      </w:r>
    </w:p>
    <w:p w14:paraId="5C4146B8" w14:textId="77777777" w:rsidR="0041107A" w:rsidRPr="00E953C8" w:rsidRDefault="0041107A" w:rsidP="003D5781">
      <w:pPr>
        <w:autoSpaceDE w:val="0"/>
        <w:autoSpaceDN w:val="0"/>
        <w:adjustRightInd w:val="0"/>
        <w:spacing w:line="360" w:lineRule="auto"/>
        <w:jc w:val="both"/>
      </w:pPr>
    </w:p>
    <w:tbl>
      <w:tblPr>
        <w:tblW w:w="136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800"/>
        <w:gridCol w:w="5103"/>
        <w:gridCol w:w="1560"/>
        <w:gridCol w:w="1522"/>
        <w:gridCol w:w="2031"/>
      </w:tblGrid>
      <w:tr w:rsidR="00A650D0" w:rsidRPr="00E953C8" w14:paraId="3A20CD4B" w14:textId="77777777" w:rsidTr="00C358F5">
        <w:trPr>
          <w:trHeight w:val="730"/>
          <w:tblHeader/>
        </w:trPr>
        <w:tc>
          <w:tcPr>
            <w:tcW w:w="602" w:type="dxa"/>
            <w:vMerge w:val="restart"/>
            <w:vAlign w:val="center"/>
          </w:tcPr>
          <w:p w14:paraId="120A0F8A" w14:textId="77777777" w:rsidR="00A650D0" w:rsidRPr="00E953C8" w:rsidRDefault="00A650D0" w:rsidP="000F3179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E953C8">
              <w:rPr>
                <w:rFonts w:cs="Arial"/>
                <w:b/>
                <w:sz w:val="16"/>
                <w:szCs w:val="16"/>
              </w:rPr>
              <w:t>Lp.</w:t>
            </w:r>
          </w:p>
        </w:tc>
        <w:tc>
          <w:tcPr>
            <w:tcW w:w="2800" w:type="dxa"/>
            <w:vMerge w:val="restart"/>
            <w:vAlign w:val="center"/>
          </w:tcPr>
          <w:p w14:paraId="2702CB3F" w14:textId="77777777" w:rsidR="00A650D0" w:rsidRPr="0041107A" w:rsidRDefault="00A650D0" w:rsidP="000F317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41107A">
              <w:rPr>
                <w:rFonts w:cs="Arial"/>
                <w:b/>
                <w:sz w:val="16"/>
                <w:szCs w:val="16"/>
              </w:rPr>
              <w:t>Przedmiot zamówienia</w:t>
            </w:r>
          </w:p>
          <w:p w14:paraId="313BE683" w14:textId="77777777" w:rsidR="00A650D0" w:rsidRPr="0041107A" w:rsidRDefault="00A650D0" w:rsidP="000F317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5103" w:type="dxa"/>
            <w:vMerge w:val="restart"/>
          </w:tcPr>
          <w:p w14:paraId="2BBAA0A1" w14:textId="77777777" w:rsidR="00C358F5" w:rsidRPr="0041107A" w:rsidRDefault="00C358F5" w:rsidP="000F3179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</w:p>
          <w:p w14:paraId="57F53F66" w14:textId="2F60B2DD" w:rsidR="00A650D0" w:rsidRPr="0041107A" w:rsidRDefault="00A650D0" w:rsidP="000F3179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41107A">
              <w:rPr>
                <w:rFonts w:cs="Arial"/>
                <w:b/>
                <w:sz w:val="16"/>
                <w:szCs w:val="16"/>
              </w:rPr>
              <w:t>Zakres</w:t>
            </w:r>
          </w:p>
        </w:tc>
        <w:tc>
          <w:tcPr>
            <w:tcW w:w="3082" w:type="dxa"/>
            <w:gridSpan w:val="2"/>
            <w:vAlign w:val="center"/>
          </w:tcPr>
          <w:p w14:paraId="73C2B82C" w14:textId="46215348" w:rsidR="00A650D0" w:rsidRPr="0041107A" w:rsidRDefault="00A650D0" w:rsidP="000F3179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41107A">
              <w:rPr>
                <w:rFonts w:cs="Arial"/>
                <w:b/>
                <w:sz w:val="16"/>
                <w:szCs w:val="16"/>
              </w:rPr>
              <w:t>Termin realizacji</w:t>
            </w:r>
          </w:p>
        </w:tc>
        <w:tc>
          <w:tcPr>
            <w:tcW w:w="2031" w:type="dxa"/>
            <w:vAlign w:val="center"/>
          </w:tcPr>
          <w:p w14:paraId="102052D1" w14:textId="77777777" w:rsidR="00A650D0" w:rsidRPr="0041107A" w:rsidRDefault="00A650D0" w:rsidP="000F317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41107A">
              <w:rPr>
                <w:rFonts w:cs="Arial"/>
                <w:b/>
                <w:sz w:val="16"/>
                <w:szCs w:val="16"/>
              </w:rPr>
              <w:t>Odbiorca</w:t>
            </w:r>
          </w:p>
          <w:p w14:paraId="4315E5E1" w14:textId="77777777" w:rsidR="00A650D0" w:rsidRPr="0041107A" w:rsidRDefault="00A650D0" w:rsidP="000F317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sz w:val="16"/>
                <w:szCs w:val="16"/>
              </w:rPr>
            </w:pPr>
            <w:r w:rsidRPr="0041107A">
              <w:rPr>
                <w:rFonts w:cs="Arial"/>
                <w:sz w:val="16"/>
                <w:szCs w:val="16"/>
              </w:rPr>
              <w:t>(nazwa, adres)</w:t>
            </w:r>
          </w:p>
        </w:tc>
      </w:tr>
      <w:tr w:rsidR="00A650D0" w:rsidRPr="00E953C8" w14:paraId="4B662138" w14:textId="77777777" w:rsidTr="00C358F5">
        <w:trPr>
          <w:tblHeader/>
        </w:trPr>
        <w:tc>
          <w:tcPr>
            <w:tcW w:w="602" w:type="dxa"/>
            <w:vMerge/>
            <w:vAlign w:val="center"/>
          </w:tcPr>
          <w:p w14:paraId="177086F2" w14:textId="77777777" w:rsidR="00A650D0" w:rsidRPr="00E953C8" w:rsidRDefault="00A650D0" w:rsidP="000F3179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800" w:type="dxa"/>
            <w:vMerge/>
            <w:vAlign w:val="center"/>
          </w:tcPr>
          <w:p w14:paraId="52F5BD71" w14:textId="77777777" w:rsidR="00A650D0" w:rsidRPr="0041107A" w:rsidRDefault="00A650D0" w:rsidP="000F3179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5103" w:type="dxa"/>
            <w:vMerge/>
          </w:tcPr>
          <w:p w14:paraId="4076C005" w14:textId="77777777" w:rsidR="00A650D0" w:rsidRPr="0041107A" w:rsidRDefault="00A650D0" w:rsidP="000F317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024C27A5" w14:textId="0A13A557" w:rsidR="00A650D0" w:rsidRPr="0041107A" w:rsidRDefault="00A650D0" w:rsidP="000F317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41107A">
              <w:rPr>
                <w:rFonts w:cs="Arial"/>
                <w:b/>
                <w:sz w:val="16"/>
                <w:szCs w:val="16"/>
              </w:rPr>
              <w:t>Rozpoczęcie</w:t>
            </w:r>
          </w:p>
          <w:p w14:paraId="3E999EDD" w14:textId="77777777" w:rsidR="00A650D0" w:rsidRPr="0041107A" w:rsidRDefault="00A650D0" w:rsidP="000F317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41107A">
              <w:rPr>
                <w:rFonts w:cs="Arial"/>
                <w:sz w:val="16"/>
                <w:szCs w:val="16"/>
              </w:rPr>
              <w:t>dd</w:t>
            </w:r>
            <w:proofErr w:type="spellEnd"/>
            <w:r w:rsidRPr="0041107A">
              <w:rPr>
                <w:rFonts w:cs="Arial"/>
                <w:sz w:val="16"/>
                <w:szCs w:val="16"/>
              </w:rPr>
              <w:t>/mm/</w:t>
            </w:r>
            <w:proofErr w:type="spellStart"/>
            <w:r w:rsidRPr="0041107A">
              <w:rPr>
                <w:rFonts w:cs="Arial"/>
                <w:sz w:val="16"/>
                <w:szCs w:val="16"/>
              </w:rPr>
              <w:t>rrrr</w:t>
            </w:r>
            <w:proofErr w:type="spellEnd"/>
          </w:p>
        </w:tc>
        <w:tc>
          <w:tcPr>
            <w:tcW w:w="1522" w:type="dxa"/>
            <w:vAlign w:val="center"/>
          </w:tcPr>
          <w:p w14:paraId="2670476D" w14:textId="77777777" w:rsidR="00A650D0" w:rsidRPr="0041107A" w:rsidRDefault="00A650D0" w:rsidP="000F317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41107A">
              <w:rPr>
                <w:rFonts w:cs="Arial"/>
                <w:b/>
                <w:sz w:val="16"/>
                <w:szCs w:val="16"/>
              </w:rPr>
              <w:t>Zakończenie</w:t>
            </w:r>
          </w:p>
          <w:p w14:paraId="3C70E17C" w14:textId="77777777" w:rsidR="00A650D0" w:rsidRPr="0041107A" w:rsidRDefault="00A650D0" w:rsidP="000F317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41107A">
              <w:rPr>
                <w:rFonts w:cs="Arial"/>
                <w:sz w:val="16"/>
                <w:szCs w:val="16"/>
              </w:rPr>
              <w:t>dd</w:t>
            </w:r>
            <w:proofErr w:type="spellEnd"/>
            <w:r w:rsidRPr="0041107A">
              <w:rPr>
                <w:rFonts w:cs="Arial"/>
                <w:sz w:val="16"/>
                <w:szCs w:val="16"/>
              </w:rPr>
              <w:t>/mm/</w:t>
            </w:r>
            <w:proofErr w:type="spellStart"/>
            <w:r w:rsidRPr="0041107A">
              <w:rPr>
                <w:rFonts w:cs="Arial"/>
                <w:sz w:val="16"/>
                <w:szCs w:val="16"/>
              </w:rPr>
              <w:t>rrrr</w:t>
            </w:r>
            <w:proofErr w:type="spellEnd"/>
          </w:p>
        </w:tc>
        <w:tc>
          <w:tcPr>
            <w:tcW w:w="2031" w:type="dxa"/>
            <w:vAlign w:val="center"/>
          </w:tcPr>
          <w:p w14:paraId="5187376D" w14:textId="77777777" w:rsidR="00A650D0" w:rsidRPr="0041107A" w:rsidRDefault="00A650D0" w:rsidP="000F3179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</w:tr>
      <w:tr w:rsidR="00A650D0" w:rsidRPr="00E051AE" w14:paraId="29678BBB" w14:textId="77777777" w:rsidTr="00C358F5">
        <w:trPr>
          <w:trHeight w:val="596"/>
        </w:trPr>
        <w:tc>
          <w:tcPr>
            <w:tcW w:w="602" w:type="dxa"/>
            <w:vAlign w:val="center"/>
          </w:tcPr>
          <w:p w14:paraId="28154C45" w14:textId="77777777" w:rsidR="00A650D0" w:rsidRPr="00E953C8" w:rsidRDefault="00A650D0" w:rsidP="007427EA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E953C8">
              <w:rPr>
                <w:rFonts w:cs="Arial"/>
                <w:b/>
                <w:sz w:val="16"/>
                <w:szCs w:val="16"/>
              </w:rPr>
              <w:t>1.</w:t>
            </w:r>
          </w:p>
        </w:tc>
        <w:tc>
          <w:tcPr>
            <w:tcW w:w="2800" w:type="dxa"/>
          </w:tcPr>
          <w:p w14:paraId="05B2E9BD" w14:textId="2C0C76D5" w:rsidR="00A650D0" w:rsidRPr="006854D6" w:rsidRDefault="00A650D0" w:rsidP="007427EA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  <w:r w:rsidRPr="006854D6">
              <w:rPr>
                <w:rFonts w:cs="Arial"/>
                <w:sz w:val="16"/>
                <w:szCs w:val="16"/>
              </w:rPr>
              <w:t>……………………………………………………………………………………………………………………</w:t>
            </w:r>
          </w:p>
          <w:p w14:paraId="541BAE42" w14:textId="3BBD993B" w:rsidR="00A650D0" w:rsidRPr="009B67A8" w:rsidRDefault="00A650D0" w:rsidP="007427EA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  <w:highlight w:val="yellow"/>
              </w:rPr>
            </w:pPr>
            <w:r w:rsidRPr="006854D6">
              <w:rPr>
                <w:rFonts w:cs="Arial"/>
                <w:sz w:val="16"/>
                <w:szCs w:val="16"/>
              </w:rPr>
              <w:t xml:space="preserve">(nazwa i opis zamówienia, potwierdzająca spełnianie warunku określonego w Rozdziale VI. ust. 1  pkt 2) </w:t>
            </w:r>
            <w:proofErr w:type="spellStart"/>
            <w:r w:rsidRPr="006854D6">
              <w:rPr>
                <w:rFonts w:cs="Arial"/>
                <w:sz w:val="16"/>
                <w:szCs w:val="16"/>
              </w:rPr>
              <w:t>ppkt</w:t>
            </w:r>
            <w:proofErr w:type="spellEnd"/>
            <w:r w:rsidRPr="006854D6">
              <w:rPr>
                <w:rFonts w:cs="Arial"/>
                <w:sz w:val="16"/>
                <w:szCs w:val="16"/>
              </w:rPr>
              <w:t xml:space="preserve"> 2.4) </w:t>
            </w:r>
            <w:proofErr w:type="spellStart"/>
            <w:r w:rsidRPr="006854D6">
              <w:rPr>
                <w:rFonts w:cs="Arial"/>
                <w:sz w:val="16"/>
                <w:szCs w:val="16"/>
              </w:rPr>
              <w:t>ppkt</w:t>
            </w:r>
            <w:proofErr w:type="spellEnd"/>
            <w:r w:rsidRPr="006854D6">
              <w:rPr>
                <w:rFonts w:cs="Arial"/>
                <w:sz w:val="16"/>
                <w:szCs w:val="16"/>
              </w:rPr>
              <w:t xml:space="preserve"> 2.4.1) SWZ</w:t>
            </w:r>
          </w:p>
        </w:tc>
        <w:tc>
          <w:tcPr>
            <w:tcW w:w="5103" w:type="dxa"/>
          </w:tcPr>
          <w:p w14:paraId="726EC902" w14:textId="77777777" w:rsidR="0041107A" w:rsidRPr="00116CE8" w:rsidRDefault="00A650D0" w:rsidP="00700F48">
            <w:pPr>
              <w:pStyle w:val="xl114"/>
              <w:spacing w:before="0" w:beforeAutospacing="0" w:after="0" w:afterAutospacing="0" w:line="360" w:lineRule="auto"/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</w:pPr>
            <w:r w:rsidRPr="00116CE8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>Zamówienie polegało na</w:t>
            </w:r>
            <w:r w:rsidR="00C358F5" w:rsidRPr="00116CE8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 xml:space="preserve"> wykonaniu dokumentacji projektowej</w:t>
            </w:r>
            <w:r w:rsidR="0041107A" w:rsidRPr="00116CE8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 xml:space="preserve">, </w:t>
            </w:r>
          </w:p>
          <w:p w14:paraId="456D46C2" w14:textId="4D5FE205" w:rsidR="00A650D0" w:rsidRPr="00116CE8" w:rsidRDefault="0041107A" w:rsidP="00700F48">
            <w:pPr>
              <w:pStyle w:val="xl114"/>
              <w:spacing w:before="0" w:beforeAutospacing="0" w:after="0" w:afterAutospacing="0" w:line="360" w:lineRule="auto"/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</w:pPr>
            <w:r w:rsidRPr="00116CE8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>w tym</w:t>
            </w:r>
            <w:r w:rsidR="00A650D0" w:rsidRPr="00116CE8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>:</w:t>
            </w:r>
          </w:p>
          <w:p w14:paraId="2E681D4F" w14:textId="379D0105" w:rsidR="00C358F5" w:rsidRPr="00116CE8" w:rsidRDefault="00C358F5" w:rsidP="00700F48">
            <w:pPr>
              <w:pStyle w:val="xl114"/>
              <w:spacing w:before="0" w:beforeAutospacing="0" w:after="0" w:afterAutospacing="0" w:line="360" w:lineRule="auto"/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</w:pPr>
            <w:r w:rsidRPr="00116CE8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 xml:space="preserve">- </w:t>
            </w:r>
            <w:r w:rsidRPr="00116CE8">
              <w:rPr>
                <w:rFonts w:ascii="Century Gothic" w:eastAsia="Times New Roman" w:hAnsi="Century Gothic" w:cs="Arial"/>
                <w:color w:val="auto"/>
                <w:sz w:val="15"/>
                <w:szCs w:val="15"/>
              </w:rPr>
              <w:t>projektu</w:t>
            </w:r>
            <w:r w:rsidRPr="00116CE8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 xml:space="preserve"> </w:t>
            </w:r>
            <w:r w:rsidRPr="00116CE8">
              <w:rPr>
                <w:rFonts w:ascii="Century Gothic" w:hAnsi="Century Gothic"/>
                <w:color w:val="auto"/>
                <w:sz w:val="16"/>
                <w:szCs w:val="16"/>
              </w:rPr>
              <w:t>budowlanego:</w:t>
            </w:r>
            <w:r w:rsidRPr="00116CE8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 xml:space="preserve">  </w:t>
            </w:r>
            <w:r w:rsidRPr="00116CE8"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  <w:t>TAK* /NIE*</w:t>
            </w:r>
            <w:r w:rsidR="00DE18B0" w:rsidRPr="00116CE8"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  <w:t xml:space="preserve"> </w:t>
            </w:r>
          </w:p>
          <w:p w14:paraId="2694D32E" w14:textId="79615B1F" w:rsidR="00C358F5" w:rsidRPr="00116CE8" w:rsidRDefault="00C358F5" w:rsidP="00700F48">
            <w:pPr>
              <w:pStyle w:val="xl114"/>
              <w:spacing w:before="0" w:beforeAutospacing="0" w:after="0" w:afterAutospacing="0" w:line="360" w:lineRule="auto"/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</w:pPr>
            <w:r w:rsidRPr="00116CE8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 xml:space="preserve">- </w:t>
            </w:r>
            <w:r w:rsidRPr="00116CE8">
              <w:rPr>
                <w:rFonts w:ascii="Century Gothic" w:eastAsia="Times New Roman" w:hAnsi="Century Gothic" w:cs="Arial"/>
                <w:color w:val="auto"/>
                <w:sz w:val="15"/>
                <w:szCs w:val="15"/>
              </w:rPr>
              <w:t>projektu</w:t>
            </w:r>
            <w:r w:rsidRPr="00116CE8">
              <w:rPr>
                <w:rFonts w:ascii="Century Gothic" w:hAnsi="Century Gothic"/>
                <w:color w:val="auto"/>
                <w:sz w:val="16"/>
                <w:szCs w:val="16"/>
              </w:rPr>
              <w:t xml:space="preserve"> wykonawczego</w:t>
            </w:r>
            <w:r w:rsidRPr="00116CE8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 xml:space="preserve">: </w:t>
            </w:r>
            <w:r w:rsidRPr="00116CE8"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  <w:t>TAK* /NIE*</w:t>
            </w:r>
          </w:p>
          <w:p w14:paraId="7A1FC1F4" w14:textId="20B8D3F4" w:rsidR="00C358F5" w:rsidRPr="00116CE8" w:rsidRDefault="00C358F5" w:rsidP="00700F48">
            <w:pPr>
              <w:pStyle w:val="xl114"/>
              <w:spacing w:before="0" w:beforeAutospacing="0" w:after="0" w:afterAutospacing="0" w:line="360" w:lineRule="auto"/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</w:pPr>
            <w:r w:rsidRPr="00116CE8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>w zakresie :</w:t>
            </w:r>
          </w:p>
          <w:p w14:paraId="57D25897" w14:textId="7B891908" w:rsidR="00A650D0" w:rsidRPr="00116CE8" w:rsidRDefault="00A650D0" w:rsidP="00700F48">
            <w:pPr>
              <w:pStyle w:val="xl114"/>
              <w:spacing w:before="0" w:beforeAutospacing="0" w:after="0" w:afterAutospacing="0" w:line="360" w:lineRule="auto"/>
              <w:rPr>
                <w:rFonts w:ascii="Century Gothic" w:eastAsia="Times New Roman" w:hAnsi="Century Gothic" w:cs="Arial"/>
                <w:color w:val="auto"/>
                <w:sz w:val="15"/>
                <w:szCs w:val="15"/>
              </w:rPr>
            </w:pPr>
            <w:r w:rsidRPr="00116CE8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>-budow</w:t>
            </w:r>
            <w:r w:rsidR="00C358F5" w:rsidRPr="00116CE8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>y</w:t>
            </w:r>
            <w:r w:rsidRPr="00116CE8">
              <w:rPr>
                <w:rFonts w:ascii="Century Gothic" w:eastAsia="Times New Roman" w:hAnsi="Century Gothic" w:cs="Arial"/>
                <w:color w:val="auto"/>
                <w:sz w:val="15"/>
                <w:szCs w:val="15"/>
              </w:rPr>
              <w:t xml:space="preserve"> *</w:t>
            </w:r>
          </w:p>
          <w:p w14:paraId="23627B89" w14:textId="30A2D3D4" w:rsidR="00A650D0" w:rsidRPr="00116CE8" w:rsidRDefault="0090227B" w:rsidP="00700F48">
            <w:pPr>
              <w:pStyle w:val="xl114"/>
              <w:spacing w:before="0" w:beforeAutospacing="0" w:after="0" w:afterAutospacing="0" w:line="360" w:lineRule="auto"/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</w:pPr>
            <w:r w:rsidRPr="00116CE8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>-</w:t>
            </w:r>
            <w:r w:rsidR="00A650D0" w:rsidRPr="00116CE8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>lub</w:t>
            </w:r>
            <w:r w:rsidRPr="00116CE8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 xml:space="preserve"> </w:t>
            </w:r>
            <w:r w:rsidR="00A650D0" w:rsidRPr="00116CE8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>przebudow</w:t>
            </w:r>
            <w:r w:rsidR="00C358F5" w:rsidRPr="00116CE8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>y</w:t>
            </w:r>
            <w:r w:rsidR="00A650D0" w:rsidRPr="00116CE8">
              <w:rPr>
                <w:rFonts w:ascii="Century Gothic" w:eastAsia="Times New Roman" w:hAnsi="Century Gothic" w:cs="Arial"/>
                <w:color w:val="auto"/>
                <w:sz w:val="15"/>
                <w:szCs w:val="15"/>
              </w:rPr>
              <w:t xml:space="preserve"> * </w:t>
            </w:r>
          </w:p>
          <w:p w14:paraId="29148D27" w14:textId="5431DC31" w:rsidR="00A650D0" w:rsidRPr="00116CE8" w:rsidRDefault="0090227B" w:rsidP="00B74AEC">
            <w:pPr>
              <w:pStyle w:val="xl114"/>
              <w:spacing w:before="0" w:beforeAutospacing="0" w:after="0" w:afterAutospacing="0" w:line="360" w:lineRule="auto"/>
              <w:rPr>
                <w:rFonts w:ascii="Century Gothic" w:eastAsia="Times New Roman" w:hAnsi="Century Gothic" w:cs="Arial"/>
                <w:color w:val="auto"/>
                <w:sz w:val="15"/>
                <w:szCs w:val="15"/>
              </w:rPr>
            </w:pPr>
            <w:r w:rsidRPr="00116CE8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>-</w:t>
            </w:r>
            <w:r w:rsidR="00A650D0" w:rsidRPr="00116CE8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>lub</w:t>
            </w:r>
            <w:r w:rsidRPr="00116CE8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 xml:space="preserve"> </w:t>
            </w:r>
            <w:r w:rsidR="00A650D0" w:rsidRPr="00116CE8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>remon</w:t>
            </w:r>
            <w:r w:rsidR="00C358F5" w:rsidRPr="00116CE8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>tu</w:t>
            </w:r>
            <w:r w:rsidR="00A650D0" w:rsidRPr="00116CE8">
              <w:rPr>
                <w:rFonts w:ascii="Century Gothic" w:eastAsia="Times New Roman" w:hAnsi="Century Gothic" w:cs="Arial"/>
                <w:color w:val="auto"/>
                <w:sz w:val="15"/>
                <w:szCs w:val="15"/>
              </w:rPr>
              <w:t xml:space="preserve"> * </w:t>
            </w:r>
          </w:p>
          <w:p w14:paraId="0CAE7ED6" w14:textId="77777777" w:rsidR="00C358F5" w:rsidRPr="00116CE8" w:rsidRDefault="00C358F5" w:rsidP="0041107A">
            <w:pPr>
              <w:pStyle w:val="xl114"/>
              <w:numPr>
                <w:ilvl w:val="0"/>
                <w:numId w:val="15"/>
              </w:numPr>
              <w:spacing w:before="0" w:beforeAutospacing="0" w:after="0" w:afterAutospacing="0" w:line="360" w:lineRule="auto"/>
              <w:ind w:left="319"/>
              <w:rPr>
                <w:rFonts w:ascii="Century Gothic" w:hAnsi="Century Gothic"/>
                <w:color w:val="auto"/>
                <w:sz w:val="16"/>
                <w:szCs w:val="16"/>
              </w:rPr>
            </w:pPr>
            <w:r w:rsidRPr="00116CE8">
              <w:rPr>
                <w:rFonts w:ascii="Century Gothic" w:hAnsi="Century Gothic"/>
                <w:color w:val="auto"/>
                <w:sz w:val="16"/>
                <w:szCs w:val="16"/>
              </w:rPr>
              <w:t>gazociągu wysokiego ciśnienia o średnicy min DN 200</w:t>
            </w:r>
            <w:r w:rsidR="00BC484E" w:rsidRPr="00116CE8">
              <w:rPr>
                <w:rFonts w:ascii="Century Gothic" w:hAnsi="Century Gothic"/>
                <w:color w:val="auto"/>
                <w:sz w:val="16"/>
                <w:szCs w:val="16"/>
              </w:rPr>
              <w:t xml:space="preserve">: </w:t>
            </w:r>
          </w:p>
          <w:p w14:paraId="5ED72466" w14:textId="551E7655" w:rsidR="00BC484E" w:rsidRPr="00116CE8" w:rsidRDefault="00BC484E" w:rsidP="0041107A">
            <w:pPr>
              <w:pStyle w:val="xl114"/>
              <w:spacing w:before="0" w:beforeAutospacing="0" w:after="0" w:afterAutospacing="0" w:line="360" w:lineRule="auto"/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</w:pPr>
            <w:r w:rsidRPr="00116CE8"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  <w:t>TAK* /NIE*</w:t>
            </w:r>
          </w:p>
          <w:p w14:paraId="2D58D561" w14:textId="567D2A0B" w:rsidR="00A650D0" w:rsidRPr="00116CE8" w:rsidRDefault="00BC484E" w:rsidP="0041107A">
            <w:pPr>
              <w:pStyle w:val="xl114"/>
              <w:spacing w:before="0" w:beforeAutospacing="0" w:after="0" w:afterAutospacing="0" w:line="360" w:lineRule="auto"/>
              <w:rPr>
                <w:rFonts w:ascii="Century Gothic" w:hAnsi="Century Gothic"/>
                <w:color w:val="auto"/>
                <w:sz w:val="16"/>
                <w:szCs w:val="16"/>
              </w:rPr>
            </w:pPr>
            <w:r w:rsidRPr="00116CE8">
              <w:rPr>
                <w:rFonts w:ascii="Century Gothic" w:hAnsi="Century Gothic"/>
                <w:color w:val="auto"/>
                <w:sz w:val="16"/>
                <w:szCs w:val="16"/>
              </w:rPr>
              <w:t>o</w:t>
            </w:r>
            <w:r w:rsidR="00224C08" w:rsidRPr="00116CE8">
              <w:rPr>
                <w:rFonts w:ascii="Century Gothic" w:hAnsi="Century Gothic"/>
                <w:color w:val="auto"/>
                <w:sz w:val="16"/>
                <w:szCs w:val="16"/>
              </w:rPr>
              <w:t xml:space="preserve"> wartości …………………….. zł </w:t>
            </w:r>
            <w:r w:rsidRPr="00116CE8">
              <w:rPr>
                <w:rFonts w:ascii="Century Gothic" w:hAnsi="Century Gothic"/>
                <w:color w:val="auto"/>
                <w:sz w:val="16"/>
                <w:szCs w:val="16"/>
              </w:rPr>
              <w:t>netto</w:t>
            </w:r>
            <w:r w:rsidR="00224C08" w:rsidRPr="00116CE8">
              <w:rPr>
                <w:rFonts w:ascii="Century Gothic" w:hAnsi="Century Gothic"/>
                <w:color w:val="auto"/>
                <w:sz w:val="16"/>
                <w:szCs w:val="16"/>
              </w:rPr>
              <w:t xml:space="preserve"> (min. </w:t>
            </w:r>
            <w:r w:rsidR="006854D6" w:rsidRPr="00116CE8">
              <w:rPr>
                <w:rFonts w:ascii="Century Gothic" w:hAnsi="Century Gothic"/>
                <w:color w:val="auto"/>
                <w:sz w:val="16"/>
                <w:szCs w:val="16"/>
              </w:rPr>
              <w:t>10</w:t>
            </w:r>
            <w:r w:rsidR="00C358F5" w:rsidRPr="00116CE8">
              <w:rPr>
                <w:rFonts w:ascii="Century Gothic" w:hAnsi="Century Gothic"/>
                <w:color w:val="auto"/>
                <w:sz w:val="16"/>
                <w:szCs w:val="16"/>
              </w:rPr>
              <w:t xml:space="preserve">0 000,00 </w:t>
            </w:r>
            <w:r w:rsidR="00224C08" w:rsidRPr="00116CE8">
              <w:rPr>
                <w:rFonts w:ascii="Century Gothic" w:hAnsi="Century Gothic"/>
                <w:color w:val="auto"/>
                <w:sz w:val="16"/>
                <w:szCs w:val="16"/>
              </w:rPr>
              <w:t>zł)</w:t>
            </w:r>
            <w:r w:rsidR="0041107A" w:rsidRPr="00116CE8">
              <w:rPr>
                <w:rFonts w:ascii="Century Gothic" w:hAnsi="Century Gothic"/>
                <w:color w:val="auto"/>
                <w:sz w:val="16"/>
                <w:szCs w:val="16"/>
              </w:rPr>
              <w:t>,</w:t>
            </w:r>
          </w:p>
          <w:p w14:paraId="131A19C5" w14:textId="77777777" w:rsidR="006854D6" w:rsidRPr="00116CE8" w:rsidRDefault="00DE18B0" w:rsidP="006854D6">
            <w:pPr>
              <w:pStyle w:val="xl114"/>
              <w:spacing w:before="0" w:beforeAutospacing="0" w:after="0" w:afterAutospacing="0" w:line="360" w:lineRule="auto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116CE8">
              <w:rPr>
                <w:rFonts w:ascii="Century Gothic" w:hAnsi="Century Gothic"/>
                <w:color w:val="auto"/>
                <w:sz w:val="16"/>
                <w:szCs w:val="16"/>
              </w:rPr>
              <w:t>dla któ</w:t>
            </w:r>
            <w:r w:rsidR="0041107A" w:rsidRPr="00116CE8">
              <w:rPr>
                <w:rFonts w:ascii="Century Gothic" w:hAnsi="Century Gothic"/>
                <w:color w:val="auto"/>
                <w:sz w:val="16"/>
                <w:szCs w:val="16"/>
              </w:rPr>
              <w:t>r</w:t>
            </w:r>
            <w:r w:rsidRPr="00116CE8">
              <w:rPr>
                <w:rFonts w:ascii="Century Gothic" w:hAnsi="Century Gothic"/>
                <w:color w:val="auto"/>
                <w:sz w:val="16"/>
                <w:szCs w:val="16"/>
              </w:rPr>
              <w:t>ego uzyskano dec</w:t>
            </w:r>
            <w:r w:rsidR="0041107A" w:rsidRPr="00116CE8">
              <w:rPr>
                <w:rFonts w:ascii="Century Gothic" w:hAnsi="Century Gothic"/>
                <w:color w:val="auto"/>
                <w:sz w:val="16"/>
                <w:szCs w:val="16"/>
              </w:rPr>
              <w:t>y</w:t>
            </w:r>
            <w:r w:rsidRPr="00116CE8">
              <w:rPr>
                <w:rFonts w:ascii="Century Gothic" w:hAnsi="Century Gothic"/>
                <w:color w:val="auto"/>
                <w:sz w:val="16"/>
                <w:szCs w:val="16"/>
              </w:rPr>
              <w:t>zję o po</w:t>
            </w:r>
            <w:r w:rsidR="0041107A" w:rsidRPr="00116CE8">
              <w:rPr>
                <w:rFonts w:ascii="Century Gothic" w:hAnsi="Century Gothic"/>
                <w:color w:val="auto"/>
                <w:sz w:val="16"/>
                <w:szCs w:val="16"/>
              </w:rPr>
              <w:t>z</w:t>
            </w:r>
            <w:r w:rsidRPr="00116CE8">
              <w:rPr>
                <w:rFonts w:ascii="Century Gothic" w:hAnsi="Century Gothic"/>
                <w:color w:val="auto"/>
                <w:sz w:val="16"/>
                <w:szCs w:val="16"/>
              </w:rPr>
              <w:t>woleniu</w:t>
            </w:r>
            <w:r w:rsidR="006854D6" w:rsidRPr="00116CE8">
              <w:rPr>
                <w:rFonts w:ascii="Century Gothic" w:hAnsi="Century Gothic"/>
                <w:color w:val="auto"/>
                <w:sz w:val="16"/>
                <w:szCs w:val="16"/>
              </w:rPr>
              <w:t xml:space="preserve"> </w:t>
            </w:r>
            <w:r w:rsidRPr="00116CE8">
              <w:rPr>
                <w:rFonts w:ascii="Century Gothic" w:hAnsi="Century Gothic"/>
                <w:color w:val="auto"/>
                <w:sz w:val="16"/>
                <w:szCs w:val="16"/>
              </w:rPr>
              <w:t xml:space="preserve">na </w:t>
            </w:r>
            <w:r w:rsidRPr="00116CE8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budowę</w:t>
            </w:r>
            <w:r w:rsidR="0041107A" w:rsidRPr="00116CE8">
              <w:rPr>
                <w:rFonts w:ascii="Century Gothic" w:hAnsi="Century Gothic"/>
                <w:color w:val="000000" w:themeColor="text1"/>
                <w:sz w:val="16"/>
                <w:szCs w:val="16"/>
              </w:rPr>
              <w:t xml:space="preserve">: </w:t>
            </w:r>
            <w:r w:rsidRPr="00116CE8">
              <w:rPr>
                <w:rFonts w:ascii="Century Gothic" w:hAnsi="Century Gothic"/>
                <w:color w:val="000000" w:themeColor="text1"/>
                <w:sz w:val="16"/>
                <w:szCs w:val="16"/>
              </w:rPr>
              <w:t xml:space="preserve"> </w:t>
            </w:r>
          </w:p>
          <w:p w14:paraId="7D47CE02" w14:textId="39EDF617" w:rsidR="00DE18B0" w:rsidRPr="000638EE" w:rsidRDefault="0041107A" w:rsidP="000638EE">
            <w:pPr>
              <w:pStyle w:val="xl114"/>
              <w:spacing w:before="0" w:beforeAutospacing="0" w:after="0" w:afterAutospacing="0" w:line="360" w:lineRule="auto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116CE8">
              <w:rPr>
                <w:rFonts w:ascii="Century Gothic" w:hAnsi="Century Gothic"/>
                <w:b w:val="0"/>
                <w:color w:val="000000" w:themeColor="text1"/>
                <w:sz w:val="16"/>
                <w:szCs w:val="16"/>
              </w:rPr>
              <w:t>TAK* /NIE</w:t>
            </w:r>
            <w:r w:rsidR="006854D6" w:rsidRPr="00116CE8">
              <w:rPr>
                <w:rFonts w:ascii="Century Gothic" w:hAnsi="Century Gothic"/>
                <w:b w:val="0"/>
                <w:color w:val="000000" w:themeColor="text1"/>
                <w:sz w:val="16"/>
                <w:szCs w:val="16"/>
              </w:rPr>
              <w:t>*</w:t>
            </w:r>
            <w:r w:rsidRPr="00116CE8">
              <w:rPr>
                <w:rFonts w:ascii="Century Gothic" w:hAnsi="Century Gothic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560" w:type="dxa"/>
          </w:tcPr>
          <w:p w14:paraId="31195933" w14:textId="4D3BF034" w:rsidR="00A650D0" w:rsidRPr="006B52F5" w:rsidRDefault="00A650D0" w:rsidP="007427EA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1522" w:type="dxa"/>
          </w:tcPr>
          <w:p w14:paraId="347FDA30" w14:textId="77777777" w:rsidR="00A650D0" w:rsidRPr="006B52F5" w:rsidRDefault="00A650D0" w:rsidP="007427EA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2031" w:type="dxa"/>
          </w:tcPr>
          <w:p w14:paraId="27E2230E" w14:textId="77777777" w:rsidR="00A650D0" w:rsidRPr="006B52F5" w:rsidRDefault="00A650D0" w:rsidP="007427EA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  <w:highlight w:val="yellow"/>
              </w:rPr>
            </w:pPr>
          </w:p>
        </w:tc>
      </w:tr>
    </w:tbl>
    <w:p w14:paraId="3518A6D4" w14:textId="77E3A0D5" w:rsidR="00FB74B8" w:rsidRPr="00FB74B8" w:rsidRDefault="00FB74B8" w:rsidP="00FB74B8">
      <w:pPr>
        <w:spacing w:line="360" w:lineRule="auto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*</w:t>
      </w:r>
      <w:r w:rsidRPr="00FB74B8">
        <w:rPr>
          <w:rFonts w:cs="Arial"/>
          <w:sz w:val="16"/>
          <w:szCs w:val="16"/>
        </w:rPr>
        <w:t>niepotrzebne skreślić</w:t>
      </w:r>
    </w:p>
    <w:p w14:paraId="7D6C7CD3" w14:textId="77777777" w:rsidR="00AF0C71" w:rsidRPr="00AD2631" w:rsidRDefault="00AF0C71" w:rsidP="00AF0C71">
      <w:pPr>
        <w:jc w:val="both"/>
        <w:rPr>
          <w:rFonts w:cs="Arial"/>
          <w:sz w:val="16"/>
          <w:szCs w:val="16"/>
          <w:u w:val="single"/>
        </w:rPr>
      </w:pPr>
      <w:r w:rsidRPr="00AD2631">
        <w:rPr>
          <w:rFonts w:cs="Arial"/>
          <w:sz w:val="16"/>
          <w:szCs w:val="16"/>
          <w:u w:val="single"/>
        </w:rPr>
        <w:t>UWAGA:</w:t>
      </w:r>
    </w:p>
    <w:p w14:paraId="45FDB80B" w14:textId="77777777" w:rsidR="00AF0C71" w:rsidRDefault="00AF0C71" w:rsidP="00AF0C71">
      <w:pPr>
        <w:jc w:val="both"/>
        <w:rPr>
          <w:rFonts w:cs="Arial"/>
          <w:sz w:val="16"/>
          <w:szCs w:val="16"/>
        </w:rPr>
      </w:pPr>
      <w:r w:rsidRPr="00AD2631">
        <w:rPr>
          <w:rFonts w:cs="Arial"/>
          <w:sz w:val="16"/>
          <w:szCs w:val="16"/>
        </w:rPr>
        <w:t>Do każdego zamówienia wymienionego w wykazie należy załączyć dokument potwierdzający, że zamówienia te zostały wykonane należycie</w:t>
      </w:r>
      <w:r>
        <w:rPr>
          <w:rFonts w:cs="Arial"/>
          <w:sz w:val="16"/>
          <w:szCs w:val="16"/>
        </w:rPr>
        <w:t xml:space="preserve"> (np. referencje)</w:t>
      </w:r>
      <w:r w:rsidRPr="00AD2631">
        <w:rPr>
          <w:rFonts w:cs="Arial"/>
          <w:sz w:val="16"/>
          <w:szCs w:val="16"/>
        </w:rPr>
        <w:t xml:space="preserve">. </w:t>
      </w:r>
    </w:p>
    <w:p w14:paraId="318A4E8C" w14:textId="77777777" w:rsidR="009F464B" w:rsidRDefault="009F464B" w:rsidP="009F464B">
      <w:pPr>
        <w:jc w:val="both"/>
        <w:rPr>
          <w:rFonts w:cs="Arial"/>
          <w:sz w:val="16"/>
          <w:szCs w:val="16"/>
        </w:rPr>
      </w:pPr>
    </w:p>
    <w:p w14:paraId="21F40E74" w14:textId="77777777" w:rsidR="00310176" w:rsidRPr="004F164B" w:rsidRDefault="00310176" w:rsidP="00310176">
      <w:pPr>
        <w:pStyle w:val="Nagwek"/>
        <w:spacing w:line="360" w:lineRule="auto"/>
        <w:jc w:val="both"/>
        <w:rPr>
          <w:rFonts w:cs="Arial"/>
          <w:b/>
          <w:sz w:val="18"/>
          <w:szCs w:val="18"/>
        </w:rPr>
      </w:pPr>
    </w:p>
    <w:p w14:paraId="2ADB3775" w14:textId="77777777" w:rsidR="00310176" w:rsidRPr="007C756B" w:rsidRDefault="00310176" w:rsidP="00310176">
      <w:pPr>
        <w:tabs>
          <w:tab w:val="left" w:pos="4500"/>
        </w:tabs>
        <w:ind w:right="-2"/>
        <w:jc w:val="both"/>
        <w:rPr>
          <w:rFonts w:cs="Arial"/>
          <w:color w:val="000000"/>
        </w:rPr>
      </w:pPr>
      <w:r w:rsidRPr="007C756B">
        <w:rPr>
          <w:rFonts w:cs="Arial"/>
          <w:color w:val="000000"/>
        </w:rPr>
        <w:t xml:space="preserve">............................. </w:t>
      </w:r>
      <w:r>
        <w:rPr>
          <w:rFonts w:cs="Arial"/>
          <w:color w:val="000000"/>
        </w:rPr>
        <w:t>dnia</w:t>
      </w:r>
      <w:r w:rsidRPr="007C756B">
        <w:rPr>
          <w:rFonts w:cs="Arial"/>
          <w:color w:val="000000"/>
        </w:rPr>
        <w:t xml:space="preserve"> .....................</w:t>
      </w:r>
      <w:r w:rsidR="003D5781">
        <w:rPr>
          <w:rFonts w:cs="Arial"/>
          <w:color w:val="000000"/>
        </w:rPr>
        <w:t>.</w:t>
      </w:r>
      <w:r w:rsidRPr="007C756B">
        <w:rPr>
          <w:rFonts w:cs="Arial"/>
          <w:color w:val="000000"/>
        </w:rPr>
        <w:t xml:space="preserve">                 </w:t>
      </w:r>
      <w:r w:rsidR="00AF0C71">
        <w:rPr>
          <w:rFonts w:cs="Arial"/>
          <w:color w:val="000000"/>
        </w:rPr>
        <w:t xml:space="preserve">                                 </w:t>
      </w:r>
      <w:r w:rsidRPr="007C756B">
        <w:rPr>
          <w:rFonts w:cs="Arial"/>
          <w:color w:val="000000"/>
        </w:rPr>
        <w:t>...............................................................</w:t>
      </w:r>
    </w:p>
    <w:p w14:paraId="58FB581C" w14:textId="0B564D03" w:rsidR="00C6517E" w:rsidRPr="00C6517E" w:rsidRDefault="00C6517E" w:rsidP="00C6517E">
      <w:pPr>
        <w:jc w:val="center"/>
        <w:rPr>
          <w:rFonts w:cs="Arial"/>
          <w:color w:val="000000"/>
          <w:sz w:val="16"/>
          <w:szCs w:val="16"/>
        </w:rPr>
      </w:pPr>
      <w:r w:rsidRPr="00C6517E">
        <w:rPr>
          <w:rFonts w:cs="Arial"/>
          <w:color w:val="000000"/>
          <w:sz w:val="16"/>
          <w:szCs w:val="16"/>
        </w:rPr>
        <w:t>czytelny podpis, podpis z pieczątką imienną</w:t>
      </w:r>
    </w:p>
    <w:p w14:paraId="3D701D56" w14:textId="755F15DE" w:rsidR="00C6517E" w:rsidRPr="00C6517E" w:rsidRDefault="00C6517E" w:rsidP="00C6517E">
      <w:pPr>
        <w:jc w:val="center"/>
        <w:rPr>
          <w:rFonts w:cs="Arial"/>
          <w:color w:val="000000"/>
          <w:sz w:val="16"/>
          <w:szCs w:val="16"/>
        </w:rPr>
      </w:pPr>
      <w:r w:rsidRPr="00C6517E">
        <w:rPr>
          <w:rFonts w:cs="Arial"/>
          <w:color w:val="000000"/>
          <w:sz w:val="16"/>
          <w:szCs w:val="16"/>
        </w:rPr>
        <w:t>lub podpis elektroniczny osoby (osób)</w:t>
      </w:r>
    </w:p>
    <w:p w14:paraId="11224D0D" w14:textId="5BD6DF2E" w:rsidR="00C6517E" w:rsidRPr="00C6517E" w:rsidRDefault="00C6517E" w:rsidP="00C6517E">
      <w:pPr>
        <w:jc w:val="center"/>
        <w:rPr>
          <w:rFonts w:cs="Arial"/>
          <w:color w:val="000000"/>
          <w:sz w:val="16"/>
          <w:szCs w:val="16"/>
        </w:rPr>
      </w:pPr>
      <w:r w:rsidRPr="00C6517E">
        <w:rPr>
          <w:rFonts w:cs="Arial"/>
          <w:color w:val="000000"/>
          <w:sz w:val="16"/>
          <w:szCs w:val="16"/>
        </w:rPr>
        <w:t>upoważnionej (upoważnionych)</w:t>
      </w:r>
    </w:p>
    <w:p w14:paraId="37093DD8" w14:textId="5675CBC5" w:rsidR="00310176" w:rsidRPr="006A3300" w:rsidRDefault="00C6517E" w:rsidP="00A650D0">
      <w:pPr>
        <w:jc w:val="center"/>
        <w:rPr>
          <w:rFonts w:cs="Arial"/>
          <w:sz w:val="22"/>
          <w:szCs w:val="22"/>
        </w:rPr>
      </w:pPr>
      <w:r w:rsidRPr="00C6517E">
        <w:rPr>
          <w:rFonts w:cs="Arial"/>
          <w:color w:val="000000"/>
          <w:sz w:val="16"/>
          <w:szCs w:val="16"/>
        </w:rPr>
        <w:t>do reprezentowania Wykonawcy</w:t>
      </w:r>
    </w:p>
    <w:sectPr w:rsidR="00310176" w:rsidRPr="006A3300" w:rsidSect="00F83F5F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426" w:right="720" w:bottom="284" w:left="720" w:header="3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637B2" w14:textId="77777777" w:rsidR="00F82360" w:rsidRDefault="00F82360">
      <w:r>
        <w:separator/>
      </w:r>
    </w:p>
  </w:endnote>
  <w:endnote w:type="continuationSeparator" w:id="0">
    <w:p w14:paraId="79925488" w14:textId="77777777" w:rsidR="00F82360" w:rsidRDefault="00F82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3724E3217Arial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6818D" w14:textId="77777777" w:rsidR="009320E8" w:rsidRDefault="004B446E" w:rsidP="00762A3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320E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9303C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A54FB35" w14:textId="77777777" w:rsidR="009320E8" w:rsidRDefault="009320E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4896643"/>
      <w:docPartObj>
        <w:docPartGallery w:val="Page Numbers (Bottom of Page)"/>
        <w:docPartUnique/>
      </w:docPartObj>
    </w:sdtPr>
    <w:sdtEndPr/>
    <w:sdtContent>
      <w:sdt>
        <w:sdtPr>
          <w:id w:val="1416280194"/>
          <w:docPartObj>
            <w:docPartGallery w:val="Page Numbers (Bottom of Page)"/>
            <w:docPartUnique/>
          </w:docPartObj>
        </w:sdtPr>
        <w:sdtEndPr/>
        <w:sdtContent>
          <w:p w14:paraId="30E60029" w14:textId="77777777" w:rsidR="009320E8" w:rsidRDefault="009320E8" w:rsidP="00D90DBA">
            <w:pPr>
              <w:pStyle w:val="Stopka"/>
              <w:tabs>
                <w:tab w:val="left" w:pos="336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14:paraId="02A0E304" w14:textId="77777777" w:rsidR="009320E8" w:rsidRDefault="002E72BF" w:rsidP="00D90DBA">
            <w:pPr>
              <w:pStyle w:val="Stopka"/>
              <w:jc w:val="center"/>
            </w:pPr>
          </w:p>
        </w:sdtContent>
      </w:sdt>
      <w:p w14:paraId="7131B3D1" w14:textId="77777777" w:rsidR="009320E8" w:rsidRDefault="00671331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424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ACC4EF1" w14:textId="77777777" w:rsidR="009320E8" w:rsidRDefault="009320E8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71DB4" w14:textId="77777777" w:rsidR="009320E8" w:rsidRDefault="009320E8" w:rsidP="00683652">
    <w:pPr>
      <w:pStyle w:val="Stopka"/>
    </w:pPr>
    <w:r>
      <w:rPr>
        <w:noProof/>
      </w:rPr>
      <w:drawing>
        <wp:inline distT="0" distB="0" distL="0" distR="0" wp14:anchorId="6281EC85" wp14:editId="2D5B9025">
          <wp:extent cx="6836410" cy="370205"/>
          <wp:effectExtent l="19050" t="0" r="2540" b="0"/>
          <wp:docPr id="10" name="Obraz 10" descr="dol bel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01" descr="dol belk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6410" cy="3702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FFB6F91" w14:textId="77777777" w:rsidR="009320E8" w:rsidRDefault="009320E8" w:rsidP="00683652">
    <w:pPr>
      <w:pStyle w:val="Stopka"/>
    </w:pPr>
  </w:p>
  <w:p w14:paraId="5BF3CABE" w14:textId="77777777" w:rsidR="009320E8" w:rsidRDefault="009320E8" w:rsidP="006836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C92F1" w14:textId="77777777" w:rsidR="00F82360" w:rsidRDefault="00F82360">
      <w:r>
        <w:separator/>
      </w:r>
    </w:p>
  </w:footnote>
  <w:footnote w:type="continuationSeparator" w:id="0">
    <w:p w14:paraId="7E03B0A1" w14:textId="77777777" w:rsidR="00F82360" w:rsidRDefault="00F823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7DD05" w14:textId="0A1690CD" w:rsidR="00C6517E" w:rsidRPr="00D24E53" w:rsidRDefault="009320E8" w:rsidP="00C6517E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</w:pPr>
    <w:r w:rsidRPr="004C107A">
      <w:rPr>
        <w:rStyle w:val="Gasstyl1"/>
      </w:rPr>
      <w:t xml:space="preserve"> </w:t>
    </w:r>
    <w:bookmarkStart w:id="0" w:name="_Toc75503973"/>
    <w:r w:rsidR="00C6517E" w:rsidRPr="00D24E53">
      <w:t xml:space="preserve">Załącznik nr </w:t>
    </w:r>
    <w:r w:rsidR="002E72BF">
      <w:t>4</w:t>
    </w:r>
    <w:r w:rsidR="00C6517E" w:rsidRPr="00D24E53">
      <w:t xml:space="preserve"> do SWZ</w:t>
    </w:r>
    <w:bookmarkEnd w:id="0"/>
    <w:r w:rsidR="00F83F5F">
      <w:t xml:space="preserve"> </w:t>
    </w:r>
    <w:r w:rsidR="00C6517E" w:rsidRPr="00D24E53">
      <w:t>-</w:t>
    </w:r>
    <w:r w:rsidR="00C6517E">
      <w:t xml:space="preserve"> Doświadczenie zawodowe</w:t>
    </w:r>
  </w:p>
  <w:p w14:paraId="00D7664F" w14:textId="3226CA61" w:rsidR="009320E8" w:rsidRPr="004C107A" w:rsidRDefault="009320E8" w:rsidP="004C107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D1BF3" w14:textId="77777777" w:rsidR="009320E8" w:rsidRDefault="009320E8" w:rsidP="0041391C">
    <w:pPr>
      <w:pStyle w:val="Nagwek"/>
      <w:jc w:val="center"/>
    </w:pPr>
    <w:r>
      <w:rPr>
        <w:noProof/>
      </w:rPr>
      <w:drawing>
        <wp:inline distT="0" distB="0" distL="0" distR="0" wp14:anchorId="3E239351" wp14:editId="75D75FC5">
          <wp:extent cx="6836410" cy="370205"/>
          <wp:effectExtent l="19050" t="0" r="2540" b="0"/>
          <wp:docPr id="9" name="Obraz 9" descr="gora bel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00" descr="gora belk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6410" cy="3702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260CE"/>
    <w:multiLevelType w:val="hybridMultilevel"/>
    <w:tmpl w:val="2CC852AA"/>
    <w:lvl w:ilvl="0" w:tplc="9F76DE20">
      <w:start w:val="1"/>
      <w:numFmt w:val="bullet"/>
      <w:lvlText w:val=""/>
      <w:lvlJc w:val="left"/>
      <w:pPr>
        <w:ind w:left="405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076C5902"/>
    <w:multiLevelType w:val="hybridMultilevel"/>
    <w:tmpl w:val="7FDEDF72"/>
    <w:lvl w:ilvl="0" w:tplc="D5D6294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B66460"/>
    <w:multiLevelType w:val="hybridMultilevel"/>
    <w:tmpl w:val="0818C614"/>
    <w:lvl w:ilvl="0" w:tplc="FC8AC4B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00B4F"/>
    <w:multiLevelType w:val="hybridMultilevel"/>
    <w:tmpl w:val="1186A606"/>
    <w:lvl w:ilvl="0" w:tplc="D88E641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114CE"/>
    <w:multiLevelType w:val="hybridMultilevel"/>
    <w:tmpl w:val="356847F0"/>
    <w:lvl w:ilvl="0" w:tplc="4582DB6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137D1"/>
    <w:multiLevelType w:val="hybridMultilevel"/>
    <w:tmpl w:val="4B52FBB4"/>
    <w:lvl w:ilvl="0" w:tplc="F0F0B71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D003DDA"/>
    <w:multiLevelType w:val="hybridMultilevel"/>
    <w:tmpl w:val="29E80C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E0763C"/>
    <w:multiLevelType w:val="hybridMultilevel"/>
    <w:tmpl w:val="1DD616AE"/>
    <w:lvl w:ilvl="0" w:tplc="2DAC99E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  <w:i w:val="0"/>
        <w:color w:val="auto"/>
        <w:sz w:val="18"/>
        <w:szCs w:val="18"/>
      </w:rPr>
    </w:lvl>
    <w:lvl w:ilvl="1" w:tplc="24D0BB5A">
      <w:start w:val="2"/>
      <w:numFmt w:val="decimal"/>
      <w:lvlText w:val="%2)"/>
      <w:lvlJc w:val="left"/>
      <w:pPr>
        <w:tabs>
          <w:tab w:val="num" w:pos="357"/>
        </w:tabs>
        <w:ind w:left="357" w:hanging="357"/>
      </w:pPr>
      <w:rPr>
        <w:b w:val="0"/>
        <w:i w:val="0"/>
        <w:color w:val="auto"/>
        <w:sz w:val="18"/>
        <w:szCs w:val="18"/>
      </w:rPr>
    </w:lvl>
    <w:lvl w:ilvl="2" w:tplc="95266110">
      <w:start w:val="1"/>
      <w:numFmt w:val="lowerLetter"/>
      <w:lvlText w:val="%3)"/>
      <w:lvlJc w:val="left"/>
      <w:pPr>
        <w:tabs>
          <w:tab w:val="num" w:pos="357"/>
        </w:tabs>
        <w:ind w:left="357" w:hanging="357"/>
      </w:pPr>
      <w:rPr>
        <w:rFonts w:cs="Arial Unicode MS"/>
        <w:b w:val="0"/>
        <w:bCs w:val="0"/>
        <w:i w:val="0"/>
        <w:iCs w:val="0"/>
        <w:color w:val="auto"/>
        <w:sz w:val="16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D993679"/>
    <w:multiLevelType w:val="hybridMultilevel"/>
    <w:tmpl w:val="EA763EC2"/>
    <w:lvl w:ilvl="0" w:tplc="6FA23102">
      <w:start w:val="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FB35D4"/>
    <w:multiLevelType w:val="hybridMultilevel"/>
    <w:tmpl w:val="FCEC936E"/>
    <w:lvl w:ilvl="0" w:tplc="76C4C2D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A1ADEAC">
      <w:start w:val="5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094D9E"/>
    <w:multiLevelType w:val="hybridMultilevel"/>
    <w:tmpl w:val="D6005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575CFD"/>
    <w:multiLevelType w:val="hybridMultilevel"/>
    <w:tmpl w:val="F7A415C4"/>
    <w:lvl w:ilvl="0" w:tplc="6DE2D5E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9B36E8D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0FF748F"/>
    <w:multiLevelType w:val="hybridMultilevel"/>
    <w:tmpl w:val="85B0585C"/>
    <w:lvl w:ilvl="0" w:tplc="08666A6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9101960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10073292">
    <w:abstractNumId w:val="11"/>
  </w:num>
  <w:num w:numId="3" w16cid:durableId="1006206672">
    <w:abstractNumId w:val="1"/>
  </w:num>
  <w:num w:numId="4" w16cid:durableId="762339785">
    <w:abstractNumId w:val="13"/>
  </w:num>
  <w:num w:numId="5" w16cid:durableId="1496723208">
    <w:abstractNumId w:val="5"/>
  </w:num>
  <w:num w:numId="6" w16cid:durableId="795831380">
    <w:abstractNumId w:val="9"/>
  </w:num>
  <w:num w:numId="7" w16cid:durableId="382369214">
    <w:abstractNumId w:val="8"/>
  </w:num>
  <w:num w:numId="8" w16cid:durableId="9401463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38695208">
    <w:abstractNumId w:val="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21516112">
    <w:abstractNumId w:val="0"/>
  </w:num>
  <w:num w:numId="11" w16cid:durableId="984971877">
    <w:abstractNumId w:val="12"/>
  </w:num>
  <w:num w:numId="12" w16cid:durableId="93676063">
    <w:abstractNumId w:val="2"/>
  </w:num>
  <w:num w:numId="13" w16cid:durableId="1561404422">
    <w:abstractNumId w:val="3"/>
  </w:num>
  <w:num w:numId="14" w16cid:durableId="1180434967">
    <w:abstractNumId w:val="6"/>
  </w:num>
  <w:num w:numId="15" w16cid:durableId="1132598755">
    <w:abstractNumId w:val="10"/>
  </w:num>
  <w:num w:numId="16" w16cid:durableId="6382643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activeWritingStyle w:appName="MSWord" w:lang="pl-PL" w:vendorID="12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00"/>
  <w:displayHorizontalDrawingGridEvery w:val="2"/>
  <w:displayVerticalDrawingGridEvery w:val="2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0667"/>
    <w:rsid w:val="00004EAC"/>
    <w:rsid w:val="000133B5"/>
    <w:rsid w:val="00042ABB"/>
    <w:rsid w:val="00044DC5"/>
    <w:rsid w:val="00050667"/>
    <w:rsid w:val="000638EE"/>
    <w:rsid w:val="0007271B"/>
    <w:rsid w:val="000B584A"/>
    <w:rsid w:val="000B69E4"/>
    <w:rsid w:val="000D0995"/>
    <w:rsid w:val="000F5682"/>
    <w:rsid w:val="0011309A"/>
    <w:rsid w:val="00113E3D"/>
    <w:rsid w:val="00116CE8"/>
    <w:rsid w:val="00120225"/>
    <w:rsid w:val="00122C07"/>
    <w:rsid w:val="00122F57"/>
    <w:rsid w:val="00134CF8"/>
    <w:rsid w:val="00143FB7"/>
    <w:rsid w:val="00147990"/>
    <w:rsid w:val="001523F3"/>
    <w:rsid w:val="0015250D"/>
    <w:rsid w:val="0015385C"/>
    <w:rsid w:val="00163066"/>
    <w:rsid w:val="00170D78"/>
    <w:rsid w:val="00172807"/>
    <w:rsid w:val="00184DA6"/>
    <w:rsid w:val="00186358"/>
    <w:rsid w:val="00187996"/>
    <w:rsid w:val="00197C62"/>
    <w:rsid w:val="001A49AC"/>
    <w:rsid w:val="001A54CE"/>
    <w:rsid w:val="001C0494"/>
    <w:rsid w:val="001C24E6"/>
    <w:rsid w:val="001C5BAD"/>
    <w:rsid w:val="001E3562"/>
    <w:rsid w:val="001F4089"/>
    <w:rsid w:val="001F40F9"/>
    <w:rsid w:val="001F5ED4"/>
    <w:rsid w:val="00222481"/>
    <w:rsid w:val="00224C08"/>
    <w:rsid w:val="0023441D"/>
    <w:rsid w:val="00235A6D"/>
    <w:rsid w:val="00236627"/>
    <w:rsid w:val="00252C52"/>
    <w:rsid w:val="00254F32"/>
    <w:rsid w:val="0026470B"/>
    <w:rsid w:val="00274F3D"/>
    <w:rsid w:val="00286457"/>
    <w:rsid w:val="00292A31"/>
    <w:rsid w:val="002A4821"/>
    <w:rsid w:val="002A6AB3"/>
    <w:rsid w:val="002B25F3"/>
    <w:rsid w:val="002B4F0B"/>
    <w:rsid w:val="002C4702"/>
    <w:rsid w:val="002C4CDA"/>
    <w:rsid w:val="002C6C90"/>
    <w:rsid w:val="002D276E"/>
    <w:rsid w:val="002D73B5"/>
    <w:rsid w:val="002E72BF"/>
    <w:rsid w:val="002E7A67"/>
    <w:rsid w:val="002F0CDC"/>
    <w:rsid w:val="002F1B3B"/>
    <w:rsid w:val="00310176"/>
    <w:rsid w:val="00333A1F"/>
    <w:rsid w:val="00342CD7"/>
    <w:rsid w:val="00347347"/>
    <w:rsid w:val="00353735"/>
    <w:rsid w:val="00354537"/>
    <w:rsid w:val="0036191D"/>
    <w:rsid w:val="003623A6"/>
    <w:rsid w:val="003818DC"/>
    <w:rsid w:val="00391B8D"/>
    <w:rsid w:val="003B6D05"/>
    <w:rsid w:val="003C2065"/>
    <w:rsid w:val="003D0B9B"/>
    <w:rsid w:val="003D5781"/>
    <w:rsid w:val="003E3E34"/>
    <w:rsid w:val="0040371A"/>
    <w:rsid w:val="00410F21"/>
    <w:rsid w:val="0041107A"/>
    <w:rsid w:val="00412C60"/>
    <w:rsid w:val="0041391C"/>
    <w:rsid w:val="004431C8"/>
    <w:rsid w:val="00443C21"/>
    <w:rsid w:val="00454435"/>
    <w:rsid w:val="00477DDC"/>
    <w:rsid w:val="004A19B9"/>
    <w:rsid w:val="004A33D3"/>
    <w:rsid w:val="004A738F"/>
    <w:rsid w:val="004B446E"/>
    <w:rsid w:val="004C107A"/>
    <w:rsid w:val="004E0BF2"/>
    <w:rsid w:val="004F5289"/>
    <w:rsid w:val="004F624A"/>
    <w:rsid w:val="0050035D"/>
    <w:rsid w:val="00524273"/>
    <w:rsid w:val="0053162B"/>
    <w:rsid w:val="00532ECE"/>
    <w:rsid w:val="005351C4"/>
    <w:rsid w:val="0053739F"/>
    <w:rsid w:val="00542D1B"/>
    <w:rsid w:val="00546AAC"/>
    <w:rsid w:val="00555761"/>
    <w:rsid w:val="00556C1B"/>
    <w:rsid w:val="005573A3"/>
    <w:rsid w:val="00560970"/>
    <w:rsid w:val="00563E8C"/>
    <w:rsid w:val="00584E84"/>
    <w:rsid w:val="005A7014"/>
    <w:rsid w:val="005B32B4"/>
    <w:rsid w:val="005C1A1E"/>
    <w:rsid w:val="005C794C"/>
    <w:rsid w:val="005D01DA"/>
    <w:rsid w:val="005D7343"/>
    <w:rsid w:val="005E6272"/>
    <w:rsid w:val="005E7347"/>
    <w:rsid w:val="005F2336"/>
    <w:rsid w:val="005F79BB"/>
    <w:rsid w:val="0060171F"/>
    <w:rsid w:val="006059BC"/>
    <w:rsid w:val="006165BD"/>
    <w:rsid w:val="006165DB"/>
    <w:rsid w:val="006204D4"/>
    <w:rsid w:val="00626767"/>
    <w:rsid w:val="00641039"/>
    <w:rsid w:val="006604D9"/>
    <w:rsid w:val="00671331"/>
    <w:rsid w:val="006726D3"/>
    <w:rsid w:val="0067280F"/>
    <w:rsid w:val="00683652"/>
    <w:rsid w:val="006854D6"/>
    <w:rsid w:val="00696A31"/>
    <w:rsid w:val="006A3300"/>
    <w:rsid w:val="006B46D0"/>
    <w:rsid w:val="006B4E12"/>
    <w:rsid w:val="006B52F5"/>
    <w:rsid w:val="006C1E1D"/>
    <w:rsid w:val="006C3549"/>
    <w:rsid w:val="006C3965"/>
    <w:rsid w:val="006C5443"/>
    <w:rsid w:val="006F35BF"/>
    <w:rsid w:val="00700F48"/>
    <w:rsid w:val="0070287D"/>
    <w:rsid w:val="007107FE"/>
    <w:rsid w:val="00710BE6"/>
    <w:rsid w:val="00741D40"/>
    <w:rsid w:val="007427EA"/>
    <w:rsid w:val="007528AF"/>
    <w:rsid w:val="00762A3B"/>
    <w:rsid w:val="00771D18"/>
    <w:rsid w:val="007904B7"/>
    <w:rsid w:val="007915E9"/>
    <w:rsid w:val="007965A9"/>
    <w:rsid w:val="007972E4"/>
    <w:rsid w:val="007A1C8F"/>
    <w:rsid w:val="007A3EE8"/>
    <w:rsid w:val="007A5E89"/>
    <w:rsid w:val="007B726F"/>
    <w:rsid w:val="007C29E1"/>
    <w:rsid w:val="007E120C"/>
    <w:rsid w:val="007F1F64"/>
    <w:rsid w:val="007F4DD8"/>
    <w:rsid w:val="007F62D6"/>
    <w:rsid w:val="0080589F"/>
    <w:rsid w:val="00831DC9"/>
    <w:rsid w:val="00834312"/>
    <w:rsid w:val="00836B5B"/>
    <w:rsid w:val="00843876"/>
    <w:rsid w:val="00857B73"/>
    <w:rsid w:val="0087067E"/>
    <w:rsid w:val="0087335A"/>
    <w:rsid w:val="008754DC"/>
    <w:rsid w:val="008A2151"/>
    <w:rsid w:val="008A69DA"/>
    <w:rsid w:val="008B2E07"/>
    <w:rsid w:val="008D5DEF"/>
    <w:rsid w:val="0090227B"/>
    <w:rsid w:val="009064D5"/>
    <w:rsid w:val="00907812"/>
    <w:rsid w:val="009320E8"/>
    <w:rsid w:val="0093459B"/>
    <w:rsid w:val="00935C0A"/>
    <w:rsid w:val="009379F9"/>
    <w:rsid w:val="009426BB"/>
    <w:rsid w:val="00972810"/>
    <w:rsid w:val="00973049"/>
    <w:rsid w:val="009765E6"/>
    <w:rsid w:val="0099303C"/>
    <w:rsid w:val="009A0A08"/>
    <w:rsid w:val="009A4FEB"/>
    <w:rsid w:val="009B4CA0"/>
    <w:rsid w:val="009B67A8"/>
    <w:rsid w:val="009C0873"/>
    <w:rsid w:val="009D07A2"/>
    <w:rsid w:val="009E5847"/>
    <w:rsid w:val="009E7043"/>
    <w:rsid w:val="009E7306"/>
    <w:rsid w:val="009F0FFF"/>
    <w:rsid w:val="009F464B"/>
    <w:rsid w:val="00A06E39"/>
    <w:rsid w:val="00A25AE4"/>
    <w:rsid w:val="00A26335"/>
    <w:rsid w:val="00A367ED"/>
    <w:rsid w:val="00A41907"/>
    <w:rsid w:val="00A650D0"/>
    <w:rsid w:val="00A95818"/>
    <w:rsid w:val="00AA6E22"/>
    <w:rsid w:val="00AB51BD"/>
    <w:rsid w:val="00AC281F"/>
    <w:rsid w:val="00AD3A37"/>
    <w:rsid w:val="00AE1D5C"/>
    <w:rsid w:val="00AE6FEC"/>
    <w:rsid w:val="00AF0C71"/>
    <w:rsid w:val="00AF319F"/>
    <w:rsid w:val="00AF5F19"/>
    <w:rsid w:val="00AF78D9"/>
    <w:rsid w:val="00B118BC"/>
    <w:rsid w:val="00B171B6"/>
    <w:rsid w:val="00B26044"/>
    <w:rsid w:val="00B4189D"/>
    <w:rsid w:val="00B55C73"/>
    <w:rsid w:val="00B743A9"/>
    <w:rsid w:val="00B74AEC"/>
    <w:rsid w:val="00B8451C"/>
    <w:rsid w:val="00B854D3"/>
    <w:rsid w:val="00B867F4"/>
    <w:rsid w:val="00BA5D04"/>
    <w:rsid w:val="00BB354B"/>
    <w:rsid w:val="00BB36F3"/>
    <w:rsid w:val="00BC1525"/>
    <w:rsid w:val="00BC3472"/>
    <w:rsid w:val="00BC3AB8"/>
    <w:rsid w:val="00BC484E"/>
    <w:rsid w:val="00BE7276"/>
    <w:rsid w:val="00BF5617"/>
    <w:rsid w:val="00C010A4"/>
    <w:rsid w:val="00C017A9"/>
    <w:rsid w:val="00C02E7D"/>
    <w:rsid w:val="00C06241"/>
    <w:rsid w:val="00C12F7B"/>
    <w:rsid w:val="00C15B55"/>
    <w:rsid w:val="00C26B08"/>
    <w:rsid w:val="00C358F5"/>
    <w:rsid w:val="00C404DB"/>
    <w:rsid w:val="00C46F42"/>
    <w:rsid w:val="00C50EEC"/>
    <w:rsid w:val="00C57132"/>
    <w:rsid w:val="00C6517E"/>
    <w:rsid w:val="00C70F46"/>
    <w:rsid w:val="00C807AD"/>
    <w:rsid w:val="00C922A1"/>
    <w:rsid w:val="00CA4E8A"/>
    <w:rsid w:val="00CA5429"/>
    <w:rsid w:val="00CC08DD"/>
    <w:rsid w:val="00CD058F"/>
    <w:rsid w:val="00CD578C"/>
    <w:rsid w:val="00CD5EE3"/>
    <w:rsid w:val="00CE7DC2"/>
    <w:rsid w:val="00CF2C9E"/>
    <w:rsid w:val="00D0205A"/>
    <w:rsid w:val="00D073F2"/>
    <w:rsid w:val="00D13610"/>
    <w:rsid w:val="00D82D9F"/>
    <w:rsid w:val="00D90DBA"/>
    <w:rsid w:val="00D9523F"/>
    <w:rsid w:val="00DC3CB1"/>
    <w:rsid w:val="00DD348D"/>
    <w:rsid w:val="00DD3A17"/>
    <w:rsid w:val="00DD7E1B"/>
    <w:rsid w:val="00DE1696"/>
    <w:rsid w:val="00DE18B0"/>
    <w:rsid w:val="00DE2BCE"/>
    <w:rsid w:val="00DF0029"/>
    <w:rsid w:val="00DF039A"/>
    <w:rsid w:val="00DF3EA0"/>
    <w:rsid w:val="00DF797A"/>
    <w:rsid w:val="00E00695"/>
    <w:rsid w:val="00E00C1E"/>
    <w:rsid w:val="00E07F3D"/>
    <w:rsid w:val="00E11AB7"/>
    <w:rsid w:val="00E24021"/>
    <w:rsid w:val="00E32752"/>
    <w:rsid w:val="00E47656"/>
    <w:rsid w:val="00E47905"/>
    <w:rsid w:val="00E6257D"/>
    <w:rsid w:val="00E70613"/>
    <w:rsid w:val="00E70998"/>
    <w:rsid w:val="00E84240"/>
    <w:rsid w:val="00E92B67"/>
    <w:rsid w:val="00E953C8"/>
    <w:rsid w:val="00EA2C7E"/>
    <w:rsid w:val="00ED09A9"/>
    <w:rsid w:val="00ED7E4B"/>
    <w:rsid w:val="00EE1EFD"/>
    <w:rsid w:val="00EE3732"/>
    <w:rsid w:val="00EE3B2F"/>
    <w:rsid w:val="00EF4000"/>
    <w:rsid w:val="00F007CD"/>
    <w:rsid w:val="00F06AEC"/>
    <w:rsid w:val="00F07D0E"/>
    <w:rsid w:val="00F2701A"/>
    <w:rsid w:val="00F34202"/>
    <w:rsid w:val="00F431DC"/>
    <w:rsid w:val="00F63D12"/>
    <w:rsid w:val="00F71497"/>
    <w:rsid w:val="00F74DA5"/>
    <w:rsid w:val="00F82360"/>
    <w:rsid w:val="00F83A74"/>
    <w:rsid w:val="00F83F5F"/>
    <w:rsid w:val="00F974F5"/>
    <w:rsid w:val="00FA004F"/>
    <w:rsid w:val="00FB5577"/>
    <w:rsid w:val="00FB74B8"/>
    <w:rsid w:val="00FD134B"/>
    <w:rsid w:val="00FD26DB"/>
    <w:rsid w:val="00FD458E"/>
    <w:rsid w:val="00FD7EB2"/>
    <w:rsid w:val="00FE09B7"/>
    <w:rsid w:val="00FE5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1B06C9"/>
  <w15:docId w15:val="{C2296008-F591-462D-B8B9-814A923BE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32ECE"/>
    <w:rPr>
      <w:rFonts w:ascii="Century Gothic" w:hAnsi="Century Gothic"/>
    </w:rPr>
  </w:style>
  <w:style w:type="paragraph" w:styleId="Nagwek1">
    <w:name w:val="heading 1"/>
    <w:basedOn w:val="Normalny"/>
    <w:next w:val="Normalny"/>
    <w:link w:val="Nagwek1Znak"/>
    <w:qFormat/>
    <w:rsid w:val="0036191D"/>
    <w:pPr>
      <w:keepNext/>
      <w:numPr>
        <w:numId w:val="4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link w:val="Nagwek2Znak"/>
    <w:qFormat/>
    <w:rsid w:val="0036191D"/>
    <w:pPr>
      <w:keepNext/>
      <w:numPr>
        <w:ilvl w:val="1"/>
        <w:numId w:val="4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link w:val="Nagwek3Znak"/>
    <w:qFormat/>
    <w:rsid w:val="0036191D"/>
    <w:pPr>
      <w:keepNext/>
      <w:numPr>
        <w:ilvl w:val="2"/>
        <w:numId w:val="4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link w:val="Nagwek4Znak"/>
    <w:qFormat/>
    <w:rsid w:val="0036191D"/>
    <w:pPr>
      <w:keepNext/>
      <w:numPr>
        <w:ilvl w:val="3"/>
        <w:numId w:val="4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link w:val="Nagwek5Znak"/>
    <w:qFormat/>
    <w:rsid w:val="0036191D"/>
    <w:pPr>
      <w:numPr>
        <w:ilvl w:val="4"/>
        <w:numId w:val="4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36191D"/>
    <w:pPr>
      <w:numPr>
        <w:ilvl w:val="5"/>
        <w:numId w:val="4"/>
      </w:numPr>
      <w:spacing w:before="240" w:after="60" w:line="320" w:lineRule="exact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36191D"/>
    <w:pPr>
      <w:numPr>
        <w:ilvl w:val="6"/>
        <w:numId w:val="4"/>
      </w:numPr>
      <w:spacing w:before="240" w:after="60" w:line="320" w:lineRule="exact"/>
      <w:jc w:val="both"/>
      <w:outlineLvl w:val="6"/>
    </w:pPr>
    <w:rPr>
      <w:rFonts w:ascii="Times New Roman" w:hAnsi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36191D"/>
    <w:pPr>
      <w:numPr>
        <w:ilvl w:val="7"/>
        <w:numId w:val="4"/>
      </w:numPr>
      <w:spacing w:before="240" w:after="60" w:line="320" w:lineRule="exact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36191D"/>
    <w:pPr>
      <w:numPr>
        <w:ilvl w:val="8"/>
        <w:numId w:val="4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Gasstyl1">
    <w:name w:val="Gas_styl1"/>
    <w:rsid w:val="00532ECE"/>
    <w:rPr>
      <w:rFonts w:ascii="Century Gothic" w:hAnsi="Century Gothic"/>
      <w:sz w:val="20"/>
      <w:szCs w:val="20"/>
    </w:rPr>
  </w:style>
  <w:style w:type="paragraph" w:styleId="Nagwek">
    <w:name w:val="header"/>
    <w:basedOn w:val="Normalny"/>
    <w:link w:val="NagwekZnak"/>
    <w:locked/>
    <w:rsid w:val="00532EC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locked/>
    <w:rsid w:val="00532ECE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67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locked/>
    <w:rsid w:val="00532ECE"/>
  </w:style>
  <w:style w:type="paragraph" w:customStyle="1" w:styleId="Podstawowyakapitowy">
    <w:name w:val="[Podstawowy akapitowy]"/>
    <w:basedOn w:val="Normalny"/>
    <w:rsid w:val="00EE1EFD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styleId="Tekstpodstawowy">
    <w:name w:val="Body Text"/>
    <w:aliases w:val="LOAN"/>
    <w:basedOn w:val="Normalny"/>
    <w:link w:val="TekstpodstawowyZnak"/>
    <w:rsid w:val="00CA4E8A"/>
    <w:rPr>
      <w:rFonts w:ascii="Times New Roman" w:hAnsi="Times New Roman"/>
      <w:color w:val="000000"/>
      <w:sz w:val="24"/>
      <w:lang w:val="cs-CZ"/>
    </w:rPr>
  </w:style>
  <w:style w:type="character" w:customStyle="1" w:styleId="TekstpodstawowyZnak">
    <w:name w:val="Tekst podstawowy Znak"/>
    <w:aliases w:val="LOAN Znak"/>
    <w:basedOn w:val="Domylnaczcionkaakapitu"/>
    <w:link w:val="Tekstpodstawowy"/>
    <w:rsid w:val="00CA4E8A"/>
    <w:rPr>
      <w:color w:val="000000"/>
      <w:sz w:val="24"/>
      <w:lang w:val="cs-CZ"/>
    </w:rPr>
  </w:style>
  <w:style w:type="paragraph" w:styleId="Tekstdymka">
    <w:name w:val="Balloon Text"/>
    <w:basedOn w:val="Normalny"/>
    <w:link w:val="TekstdymkaZnak"/>
    <w:rsid w:val="0014799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47990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rsid w:val="00147990"/>
    <w:rPr>
      <w:rFonts w:ascii="Century Gothic" w:hAnsi="Century Gothic"/>
    </w:rPr>
  </w:style>
  <w:style w:type="character" w:customStyle="1" w:styleId="NagwekZnak">
    <w:name w:val="Nagłówek Znak"/>
    <w:basedOn w:val="Domylnaczcionkaakapitu"/>
    <w:link w:val="Nagwek"/>
    <w:rsid w:val="00FE5D48"/>
    <w:rPr>
      <w:rFonts w:ascii="Century Gothic" w:hAnsi="Century Gothic"/>
    </w:rPr>
  </w:style>
  <w:style w:type="paragraph" w:customStyle="1" w:styleId="tytul">
    <w:name w:val="tytul"/>
    <w:basedOn w:val="Normalny"/>
    <w:next w:val="Normalny"/>
    <w:semiHidden/>
    <w:rsid w:val="00FE5D48"/>
    <w:pPr>
      <w:spacing w:line="400" w:lineRule="exact"/>
      <w:jc w:val="center"/>
    </w:pPr>
    <w:rPr>
      <w:rFonts w:ascii="Arial" w:hAnsi="Arial"/>
      <w:sz w:val="32"/>
    </w:rPr>
  </w:style>
  <w:style w:type="paragraph" w:styleId="Tekstpodstawowywcity">
    <w:name w:val="Body Text Indent"/>
    <w:basedOn w:val="Normalny"/>
    <w:link w:val="TekstpodstawowywcityZnak"/>
    <w:rsid w:val="00FE5D48"/>
    <w:pPr>
      <w:spacing w:after="120"/>
      <w:ind w:left="283"/>
    </w:pPr>
    <w:rPr>
      <w:rFonts w:ascii="Times New Roman" w:hAnsi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E5D48"/>
  </w:style>
  <w:style w:type="paragraph" w:styleId="Zwykytekst">
    <w:name w:val="Plain Text"/>
    <w:basedOn w:val="Normalny"/>
    <w:link w:val="ZwykytekstZnak"/>
    <w:rsid w:val="00FE5D48"/>
    <w:pPr>
      <w:autoSpaceDE w:val="0"/>
      <w:autoSpaceDN w:val="0"/>
    </w:pPr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FE5D48"/>
    <w:rPr>
      <w:rFonts w:ascii="Courier New" w:hAnsi="Courier New" w:cs="Courier New"/>
    </w:rPr>
  </w:style>
  <w:style w:type="character" w:customStyle="1" w:styleId="Nagwek1Znak">
    <w:name w:val="Nagłówek 1 Znak"/>
    <w:basedOn w:val="Domylnaczcionkaakapitu"/>
    <w:link w:val="Nagwek1"/>
    <w:rsid w:val="0036191D"/>
    <w:rPr>
      <w:rFonts w:ascii="Arial" w:hAnsi="Arial" w:cs="Arial"/>
      <w:b/>
      <w:bCs/>
      <w:kern w:val="32"/>
      <w:sz w:val="24"/>
      <w:szCs w:val="32"/>
    </w:rPr>
  </w:style>
  <w:style w:type="character" w:customStyle="1" w:styleId="Nagwek2Znak">
    <w:name w:val="Nagłówek 2 Znak"/>
    <w:basedOn w:val="Domylnaczcionkaakapitu"/>
    <w:link w:val="Nagwek2"/>
    <w:rsid w:val="0036191D"/>
    <w:rPr>
      <w:rFonts w:ascii="Arial" w:hAnsi="Arial" w:cs="Arial"/>
      <w:bCs/>
      <w:iCs/>
      <w:sz w:val="22"/>
      <w:szCs w:val="28"/>
    </w:rPr>
  </w:style>
  <w:style w:type="character" w:customStyle="1" w:styleId="Nagwek3Znak">
    <w:name w:val="Nagłówek 3 Znak"/>
    <w:basedOn w:val="Domylnaczcionkaakapitu"/>
    <w:link w:val="Nagwek3"/>
    <w:rsid w:val="0036191D"/>
    <w:rPr>
      <w:rFonts w:ascii="Arial" w:hAnsi="Arial" w:cs="Arial"/>
      <w:bCs/>
      <w:sz w:val="22"/>
      <w:szCs w:val="26"/>
    </w:rPr>
  </w:style>
  <w:style w:type="character" w:customStyle="1" w:styleId="Nagwek4Znak">
    <w:name w:val="Nagłówek 4 Znak"/>
    <w:basedOn w:val="Domylnaczcionkaakapitu"/>
    <w:link w:val="Nagwek4"/>
    <w:rsid w:val="0036191D"/>
    <w:rPr>
      <w:rFonts w:ascii="Arial" w:hAnsi="Arial"/>
      <w:bCs/>
      <w:sz w:val="22"/>
      <w:szCs w:val="28"/>
    </w:rPr>
  </w:style>
  <w:style w:type="character" w:customStyle="1" w:styleId="Nagwek5Znak">
    <w:name w:val="Nagłówek 5 Znak"/>
    <w:basedOn w:val="Domylnaczcionkaakapitu"/>
    <w:link w:val="Nagwek5"/>
    <w:rsid w:val="0036191D"/>
    <w:rPr>
      <w:rFonts w:ascii="Arial" w:hAnsi="Arial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36191D"/>
    <w:rPr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rsid w:val="0036191D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36191D"/>
    <w:rPr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36191D"/>
    <w:rPr>
      <w:rFonts w:ascii="Arial" w:hAnsi="Arial" w:cs="Arial"/>
      <w:sz w:val="22"/>
      <w:szCs w:val="22"/>
    </w:rPr>
  </w:style>
  <w:style w:type="character" w:styleId="Odwoaniedokomentarza">
    <w:name w:val="annotation reference"/>
    <w:basedOn w:val="Domylnaczcionkaakapitu"/>
    <w:uiPriority w:val="99"/>
    <w:rsid w:val="00D952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9523F"/>
    <w:rPr>
      <w:rFonts w:cs="Century Gothic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9523F"/>
    <w:rPr>
      <w:rFonts w:ascii="Century Gothic" w:hAnsi="Century Gothic" w:cs="Century Gothic"/>
    </w:rPr>
  </w:style>
  <w:style w:type="paragraph" w:customStyle="1" w:styleId="Akapitzlist1">
    <w:name w:val="Akapit z listą1"/>
    <w:basedOn w:val="Normalny"/>
    <w:rsid w:val="009F464B"/>
    <w:pPr>
      <w:ind w:left="720"/>
    </w:pPr>
    <w:rPr>
      <w:rFonts w:ascii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99303C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rsid w:val="00563E8C"/>
    <w:rPr>
      <w:rFonts w:cs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563E8C"/>
    <w:rPr>
      <w:rFonts w:ascii="Century Gothic" w:hAnsi="Century Gothic" w:cs="Century Gothic"/>
      <w:b/>
      <w:bCs/>
    </w:rPr>
  </w:style>
  <w:style w:type="paragraph" w:customStyle="1" w:styleId="xl114">
    <w:name w:val="xl114"/>
    <w:basedOn w:val="Normalny"/>
    <w:rsid w:val="00E11AB7"/>
    <w:pPr>
      <w:spacing w:before="100" w:beforeAutospacing="1" w:after="100" w:afterAutospacing="1"/>
    </w:pPr>
    <w:rPr>
      <w:rFonts w:ascii="Times New Roman" w:eastAsia="Arial Unicode MS" w:hAnsi="Times New Roman"/>
      <w:b/>
      <w:bCs/>
      <w:color w:val="FF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3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NA_Zam&#243;wienia\NA_Razem_Zam&#243;wienia\DP180\GAZ-SYSTEM\2012\P%20-%20publiczne\ZP%20-%2048\og&#322;oszenie%20za&#322;&#261;czniki\TEN-E%20szablon%20pisma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TEN-E szablon pisma</Template>
  <TotalTime>3</TotalTime>
  <Pages>1</Pages>
  <Words>257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Gaz-System</vt:lpstr>
    </vt:vector>
  </TitlesOfParts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Gaz-System</dc:title>
  <dc:subject>Firmówki</dc:subject>
  <dc:creator/>
  <cp:lastModifiedBy>Czech Sabina</cp:lastModifiedBy>
  <cp:revision>5</cp:revision>
  <cp:lastPrinted>2009-07-06T09:33:00Z</cp:lastPrinted>
  <dcterms:created xsi:type="dcterms:W3CDTF">2013-01-09T12:12:00Z</dcterms:created>
  <dcterms:modified xsi:type="dcterms:W3CDTF">2026-03-18T09:32:00Z</dcterms:modified>
</cp:coreProperties>
</file>